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ABFA" w14:textId="77777777" w:rsidR="0013544B" w:rsidRDefault="0013544B" w:rsidP="001354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6B2907A" w14:textId="77777777" w:rsidR="0013544B" w:rsidRDefault="0013544B" w:rsidP="0013544B">
      <w:pPr>
        <w:pStyle w:val="NoSpacing"/>
        <w:rPr>
          <w:rFonts w:cs="Times New Roman"/>
          <w:szCs w:val="24"/>
        </w:rPr>
      </w:pPr>
    </w:p>
    <w:p w14:paraId="4B5D7F7F" w14:textId="77777777" w:rsidR="0013544B" w:rsidRDefault="0013544B" w:rsidP="0013544B">
      <w:pPr>
        <w:pStyle w:val="NoSpacing"/>
        <w:rPr>
          <w:rFonts w:cs="Times New Roman"/>
          <w:szCs w:val="24"/>
        </w:rPr>
      </w:pPr>
    </w:p>
    <w:p w14:paraId="5CF1098C" w14:textId="77777777" w:rsidR="0013544B" w:rsidRDefault="0013544B" w:rsidP="001354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May1438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Exeter into</w:t>
      </w:r>
    </w:p>
    <w:p w14:paraId="2608149B" w14:textId="77777777" w:rsidR="0013544B" w:rsidRDefault="0013544B" w:rsidP="001354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landholdings of William </w:t>
      </w:r>
      <w:proofErr w:type="spellStart"/>
      <w:r>
        <w:rPr>
          <w:rFonts w:cs="Times New Roman"/>
          <w:szCs w:val="24"/>
        </w:rPr>
        <w:t>Ggrilleston</w:t>
      </w:r>
      <w:proofErr w:type="spellEnd"/>
      <w:r>
        <w:rPr>
          <w:rFonts w:cs="Times New Roman"/>
          <w:szCs w:val="24"/>
        </w:rPr>
        <w:t>.</w:t>
      </w:r>
    </w:p>
    <w:p w14:paraId="1F0B427F" w14:textId="77777777" w:rsidR="0013544B" w:rsidRDefault="0013544B" w:rsidP="001354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30982">
          <w:rPr>
            <w:rStyle w:val="Hyperlink"/>
            <w:rFonts w:cs="Times New Roman"/>
            <w:szCs w:val="24"/>
          </w:rPr>
          <w:t>https://inquisitionspostmortem.ac.uk/view/inquisition/25-126/</w:t>
        </w:r>
      </w:hyperlink>
      <w:r>
        <w:rPr>
          <w:rFonts w:cs="Times New Roman"/>
          <w:szCs w:val="24"/>
        </w:rPr>
        <w:t xml:space="preserve"> )</w:t>
      </w:r>
    </w:p>
    <w:p w14:paraId="0E02C0DB" w14:textId="77777777" w:rsidR="0013544B" w:rsidRDefault="0013544B" w:rsidP="0013544B">
      <w:pPr>
        <w:pStyle w:val="NoSpacing"/>
        <w:rPr>
          <w:rFonts w:cs="Times New Roman"/>
          <w:szCs w:val="24"/>
        </w:rPr>
      </w:pPr>
    </w:p>
    <w:p w14:paraId="1AAD4650" w14:textId="77777777" w:rsidR="0013544B" w:rsidRDefault="0013544B" w:rsidP="0013544B">
      <w:pPr>
        <w:pStyle w:val="NoSpacing"/>
        <w:rPr>
          <w:rFonts w:cs="Times New Roman"/>
          <w:szCs w:val="24"/>
        </w:rPr>
      </w:pPr>
    </w:p>
    <w:p w14:paraId="046F19BF" w14:textId="77777777" w:rsidR="0013544B" w:rsidRDefault="0013544B" w:rsidP="001354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July 2023</w:t>
      </w:r>
    </w:p>
    <w:p w14:paraId="6F048A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915ED" w14:textId="77777777" w:rsidR="0013544B" w:rsidRDefault="0013544B" w:rsidP="009139A6">
      <w:r>
        <w:separator/>
      </w:r>
    </w:p>
  </w:endnote>
  <w:endnote w:type="continuationSeparator" w:id="0">
    <w:p w14:paraId="3E245269" w14:textId="77777777" w:rsidR="0013544B" w:rsidRDefault="001354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07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04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64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3727" w14:textId="77777777" w:rsidR="0013544B" w:rsidRDefault="0013544B" w:rsidP="009139A6">
      <w:r>
        <w:separator/>
      </w:r>
    </w:p>
  </w:footnote>
  <w:footnote w:type="continuationSeparator" w:id="0">
    <w:p w14:paraId="3B7405E2" w14:textId="77777777" w:rsidR="0013544B" w:rsidRDefault="001354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8BF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60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7D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44B"/>
    <w:rsid w:val="000666E0"/>
    <w:rsid w:val="0013544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AF7E7"/>
  <w15:chartTrackingRefBased/>
  <w15:docId w15:val="{FE247029-860A-451B-99F4-60F1B52A6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54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2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2023-07-28T19:25:00Z</dcterms:created>
  <dcterms:modified xsi:type="dcterms:W3CDTF">2023-07-28T19:25:00Z</dcterms:modified>
</cp:coreProperties>
</file>